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C3C28" w14:textId="77777777" w:rsidR="00990E55" w:rsidRDefault="00990E55" w:rsidP="00990E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AMYS</w:t>
      </w:r>
      <w:r>
        <w:rPr>
          <w:rFonts w:cs="Times New Roman"/>
          <w:szCs w:val="24"/>
        </w:rPr>
        <w:t xml:space="preserve">       (fl.1444)</w:t>
      </w:r>
    </w:p>
    <w:p w14:paraId="272C862D" w14:textId="77777777" w:rsidR="00990E55" w:rsidRDefault="00990E55" w:rsidP="00990E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Bodmin Priory.</w:t>
      </w:r>
    </w:p>
    <w:p w14:paraId="7224364D" w14:textId="77777777" w:rsidR="00990E55" w:rsidRDefault="00990E55" w:rsidP="00990E55">
      <w:pPr>
        <w:pStyle w:val="NoSpacing"/>
        <w:rPr>
          <w:rFonts w:cs="Times New Roman"/>
          <w:szCs w:val="24"/>
        </w:rPr>
      </w:pPr>
    </w:p>
    <w:p w14:paraId="72440C86" w14:textId="77777777" w:rsidR="00990E55" w:rsidRDefault="00990E55" w:rsidP="00990E55">
      <w:pPr>
        <w:pStyle w:val="NoSpacing"/>
        <w:rPr>
          <w:rFonts w:cs="Times New Roman"/>
          <w:szCs w:val="24"/>
        </w:rPr>
      </w:pPr>
    </w:p>
    <w:p w14:paraId="62FFCB80" w14:textId="77777777" w:rsidR="00FA54CE" w:rsidRDefault="00FA54CE" w:rsidP="00FA54CE">
      <w:pPr>
        <w:pStyle w:val="NoSpacing"/>
      </w:pPr>
      <w:r>
        <w:t>23 Dec.1441</w:t>
      </w:r>
      <w:r>
        <w:tab/>
        <w:t>He was ordained acolyte.</w:t>
      </w:r>
    </w:p>
    <w:p w14:paraId="261DDEF9" w14:textId="675287BD" w:rsidR="00FA54CE" w:rsidRPr="00FA54CE" w:rsidRDefault="00FA54CE" w:rsidP="00990E55">
      <w:pPr>
        <w:pStyle w:val="NoSpacing"/>
      </w:pPr>
      <w:r>
        <w:tab/>
      </w:r>
      <w:r>
        <w:tab/>
        <w:t>(“Register of Edmund Lacy, Bishop of Exeter 1420-55 part 4 p.184)</w:t>
      </w:r>
    </w:p>
    <w:p w14:paraId="37A167E4" w14:textId="77777777" w:rsidR="00990E55" w:rsidRDefault="00990E55" w:rsidP="00990E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Mar.1444</w:t>
      </w:r>
      <w:r>
        <w:rPr>
          <w:rFonts w:cs="Times New Roman"/>
          <w:szCs w:val="24"/>
        </w:rPr>
        <w:tab/>
        <w:t>He was ordained priest in the chapel below the manor of Clyst, Devon.</w:t>
      </w:r>
    </w:p>
    <w:p w14:paraId="461B6F5E" w14:textId="77777777" w:rsidR="00990E55" w:rsidRDefault="00990E55" w:rsidP="00990E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258C4550" w14:textId="77777777" w:rsidR="00990E55" w:rsidRDefault="00990E55" w:rsidP="00990E55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ed.G.R. Dunstan pub. by The Canterbury and York Society 1971 p.196)</w:t>
      </w:r>
    </w:p>
    <w:p w14:paraId="114BD193" w14:textId="77777777" w:rsidR="00990E55" w:rsidRDefault="00990E55" w:rsidP="00990E55">
      <w:pPr>
        <w:pStyle w:val="NoSpacing"/>
        <w:rPr>
          <w:rFonts w:cs="Times New Roman"/>
          <w:szCs w:val="24"/>
        </w:rPr>
      </w:pPr>
    </w:p>
    <w:p w14:paraId="24B3C122" w14:textId="77777777" w:rsidR="00990E55" w:rsidRDefault="00990E55" w:rsidP="00990E55">
      <w:pPr>
        <w:pStyle w:val="NoSpacing"/>
        <w:rPr>
          <w:rFonts w:cs="Times New Roman"/>
          <w:szCs w:val="24"/>
        </w:rPr>
      </w:pPr>
    </w:p>
    <w:p w14:paraId="1F04E8D4" w14:textId="77777777" w:rsidR="00990E55" w:rsidRDefault="00990E55" w:rsidP="00990E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October 2023</w:t>
      </w:r>
    </w:p>
    <w:p w14:paraId="5D4D588A" w14:textId="21591EDF" w:rsidR="00FA54CE" w:rsidRDefault="00FA54CE" w:rsidP="00990E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January 2025</w:t>
      </w:r>
    </w:p>
    <w:p w14:paraId="0D4E503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1D999" w14:textId="77777777" w:rsidR="00990E55" w:rsidRDefault="00990E55" w:rsidP="009139A6">
      <w:r>
        <w:separator/>
      </w:r>
    </w:p>
  </w:endnote>
  <w:endnote w:type="continuationSeparator" w:id="0">
    <w:p w14:paraId="37DA9837" w14:textId="77777777" w:rsidR="00990E55" w:rsidRDefault="00990E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769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FA17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7EC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78AC6" w14:textId="77777777" w:rsidR="00990E55" w:rsidRDefault="00990E55" w:rsidP="009139A6">
      <w:r>
        <w:separator/>
      </w:r>
    </w:p>
  </w:footnote>
  <w:footnote w:type="continuationSeparator" w:id="0">
    <w:p w14:paraId="0C2CDFEE" w14:textId="77777777" w:rsidR="00990E55" w:rsidRDefault="00990E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3CA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EE6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285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E55"/>
    <w:rsid w:val="000666E0"/>
    <w:rsid w:val="002510B7"/>
    <w:rsid w:val="005C130B"/>
    <w:rsid w:val="00826F5C"/>
    <w:rsid w:val="009139A6"/>
    <w:rsid w:val="009448BB"/>
    <w:rsid w:val="00947624"/>
    <w:rsid w:val="00990E55"/>
    <w:rsid w:val="00A3176C"/>
    <w:rsid w:val="00AE65F8"/>
    <w:rsid w:val="00BA00AB"/>
    <w:rsid w:val="00CB4ED9"/>
    <w:rsid w:val="00E63F20"/>
    <w:rsid w:val="00EB3209"/>
    <w:rsid w:val="00F41096"/>
    <w:rsid w:val="00F5287F"/>
    <w:rsid w:val="00FA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08B91"/>
  <w15:chartTrackingRefBased/>
  <w15:docId w15:val="{BDE8C137-94C3-4DC4-A989-A87A3A4FE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2023-10-13T09:58:00Z</dcterms:created>
  <dcterms:modified xsi:type="dcterms:W3CDTF">2025-01-08T15:56:00Z</dcterms:modified>
</cp:coreProperties>
</file>